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01" w:rsidRPr="00AA4152" w:rsidRDefault="00EA0C01" w:rsidP="00E55296">
      <w:pPr>
        <w:jc w:val="center"/>
        <w:rPr>
          <w:noProof/>
        </w:rPr>
      </w:pPr>
      <w:r w:rsidRPr="00577520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4" o:title=""/>
          </v:shape>
        </w:pict>
      </w:r>
    </w:p>
    <w:p w:rsidR="00EA0C01" w:rsidRPr="00061834" w:rsidRDefault="00EA0C01" w:rsidP="00E55296">
      <w:pPr>
        <w:jc w:val="center"/>
        <w:rPr>
          <w:noProof/>
          <w:sz w:val="16"/>
          <w:szCs w:val="16"/>
        </w:rPr>
      </w:pPr>
    </w:p>
    <w:p w:rsidR="00EA0C01" w:rsidRPr="007760D2" w:rsidRDefault="00EA0C01" w:rsidP="00E55296">
      <w:pPr>
        <w:jc w:val="center"/>
        <w:rPr>
          <w:noProof/>
          <w:sz w:val="24"/>
          <w:szCs w:val="24"/>
        </w:rPr>
      </w:pPr>
      <w:r w:rsidRPr="007760D2">
        <w:rPr>
          <w:noProof/>
          <w:sz w:val="24"/>
          <w:szCs w:val="24"/>
        </w:rPr>
        <w:t>УКРАЇНА</w:t>
      </w:r>
    </w:p>
    <w:p w:rsidR="00EA0C01" w:rsidRPr="00AA4152" w:rsidRDefault="00EA0C01" w:rsidP="00E55296">
      <w:pPr>
        <w:jc w:val="center"/>
        <w:rPr>
          <w:sz w:val="16"/>
          <w:szCs w:val="16"/>
        </w:rPr>
      </w:pPr>
    </w:p>
    <w:p w:rsidR="00EA0C01" w:rsidRPr="00AA4152" w:rsidRDefault="00EA0C01" w:rsidP="00E55296">
      <w:pPr>
        <w:jc w:val="center"/>
        <w:rPr>
          <w:szCs w:val="28"/>
        </w:rPr>
      </w:pPr>
      <w:r w:rsidRPr="00AA4152">
        <w:rPr>
          <w:szCs w:val="28"/>
        </w:rPr>
        <w:t>ВАЛКІВСЬКА РАЙОННА ДЕРЖАВНА АДМІНІСТРАЦІЯ</w:t>
      </w:r>
    </w:p>
    <w:p w:rsidR="00EA0C01" w:rsidRPr="00AA4152" w:rsidRDefault="00EA0C01" w:rsidP="00E55296">
      <w:pPr>
        <w:jc w:val="center"/>
        <w:rPr>
          <w:szCs w:val="28"/>
        </w:rPr>
      </w:pPr>
      <w:r w:rsidRPr="00AA4152">
        <w:rPr>
          <w:szCs w:val="28"/>
        </w:rPr>
        <w:t>ВІДДІЛ ОСВІТИ</w:t>
      </w:r>
      <w:r>
        <w:rPr>
          <w:szCs w:val="28"/>
        </w:rPr>
        <w:t>, МОЛОДІ ТА СПОРТУ</w:t>
      </w:r>
    </w:p>
    <w:p w:rsidR="00EA0C01" w:rsidRPr="00AA4152" w:rsidRDefault="00EA0C01" w:rsidP="00E55296">
      <w:pPr>
        <w:jc w:val="center"/>
        <w:rPr>
          <w:szCs w:val="28"/>
        </w:rPr>
      </w:pPr>
    </w:p>
    <w:p w:rsidR="00EA0C01" w:rsidRPr="00AA4152" w:rsidRDefault="00EA0C01" w:rsidP="00E55296">
      <w:pPr>
        <w:jc w:val="center"/>
        <w:rPr>
          <w:szCs w:val="28"/>
        </w:rPr>
      </w:pPr>
      <w:r w:rsidRPr="00AA4152">
        <w:rPr>
          <w:szCs w:val="28"/>
        </w:rPr>
        <w:t>НАКАЗ</w:t>
      </w:r>
    </w:p>
    <w:p w:rsidR="00EA0C01" w:rsidRPr="00465B70" w:rsidRDefault="00EA0C01" w:rsidP="00E55296"/>
    <w:p w:rsidR="00EA0C01" w:rsidRPr="0005326E" w:rsidRDefault="00EA0C01" w:rsidP="00E55296">
      <w:pPr>
        <w:rPr>
          <w:bCs w:val="0"/>
        </w:rPr>
      </w:pPr>
      <w:r>
        <w:rPr>
          <w:bCs w:val="0"/>
          <w:lang w:val="ru-RU"/>
        </w:rPr>
        <w:t>21.02</w:t>
      </w:r>
      <w:r w:rsidRPr="0005326E">
        <w:rPr>
          <w:bCs w:val="0"/>
          <w:lang w:val="ru-RU"/>
        </w:rPr>
        <w:t>.</w:t>
      </w:r>
      <w:r w:rsidRPr="0005326E">
        <w:rPr>
          <w:bCs w:val="0"/>
        </w:rPr>
        <w:t>20</w:t>
      </w:r>
      <w:r>
        <w:rPr>
          <w:bCs w:val="0"/>
        </w:rPr>
        <w:t>20</w:t>
      </w:r>
      <w:r w:rsidRPr="0005326E">
        <w:rPr>
          <w:bCs w:val="0"/>
        </w:rPr>
        <w:t xml:space="preserve">                       </w:t>
      </w:r>
      <w:r>
        <w:rPr>
          <w:bCs w:val="0"/>
        </w:rPr>
        <w:t xml:space="preserve">  </w:t>
      </w:r>
      <w:r w:rsidRPr="0005326E">
        <w:rPr>
          <w:bCs w:val="0"/>
        </w:rPr>
        <w:t xml:space="preserve">       </w:t>
      </w:r>
      <w:r w:rsidRPr="0005326E">
        <w:rPr>
          <w:bCs w:val="0"/>
        </w:rPr>
        <w:tab/>
      </w:r>
      <w:r w:rsidRPr="0005326E">
        <w:rPr>
          <w:bCs w:val="0"/>
        </w:rPr>
        <w:tab/>
      </w:r>
      <w:r>
        <w:rPr>
          <w:bCs w:val="0"/>
        </w:rPr>
        <w:t xml:space="preserve">  Валки                                                      № 29</w:t>
      </w:r>
      <w:bookmarkStart w:id="0" w:name="_GoBack"/>
      <w:bookmarkEnd w:id="0"/>
    </w:p>
    <w:p w:rsidR="00EA0C01" w:rsidRPr="0005326E" w:rsidRDefault="00EA0C01" w:rsidP="00E55296">
      <w:pPr>
        <w:rPr>
          <w:u w:val="single"/>
        </w:rPr>
      </w:pPr>
    </w:p>
    <w:p w:rsidR="00EA0C01" w:rsidRDefault="00EA0C01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Про організацію чергування</w:t>
      </w:r>
    </w:p>
    <w:p w:rsidR="00EA0C01" w:rsidRDefault="00EA0C01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у відділі  освіти</w:t>
      </w:r>
      <w:r>
        <w:rPr>
          <w:b/>
        </w:rPr>
        <w:t>, молоді та спорту</w:t>
      </w:r>
      <w:r w:rsidRPr="009F7547">
        <w:rPr>
          <w:b/>
        </w:rPr>
        <w:t xml:space="preserve"> </w:t>
      </w:r>
    </w:p>
    <w:p w:rsidR="00EA0C01" w:rsidRDefault="00EA0C01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Валківської</w:t>
      </w:r>
      <w:r>
        <w:rPr>
          <w:b/>
        </w:rPr>
        <w:t xml:space="preserve"> </w:t>
      </w:r>
      <w:r w:rsidRPr="009F7547">
        <w:rPr>
          <w:b/>
        </w:rPr>
        <w:t xml:space="preserve">районної </w:t>
      </w:r>
      <w:r>
        <w:rPr>
          <w:b/>
        </w:rPr>
        <w:t xml:space="preserve"> </w:t>
      </w:r>
      <w:r w:rsidRPr="009F7547">
        <w:rPr>
          <w:b/>
        </w:rPr>
        <w:t xml:space="preserve">державної </w:t>
      </w:r>
    </w:p>
    <w:p w:rsidR="00EA0C01" w:rsidRDefault="00EA0C01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адміністрації</w:t>
      </w:r>
      <w:r>
        <w:rPr>
          <w:b/>
        </w:rPr>
        <w:t xml:space="preserve">  у вихідні та святковий </w:t>
      </w:r>
    </w:p>
    <w:p w:rsidR="00EA0C01" w:rsidRDefault="00EA0C01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>
        <w:rPr>
          <w:b/>
        </w:rPr>
        <w:t>день з 7-9 березня 2020 року</w:t>
      </w:r>
    </w:p>
    <w:p w:rsidR="00EA0C01" w:rsidRDefault="00EA0C01" w:rsidP="00E55296">
      <w:pPr>
        <w:spacing w:line="360" w:lineRule="auto"/>
        <w:ind w:firstLine="708"/>
        <w:jc w:val="both"/>
        <w:rPr>
          <w:b w:val="0"/>
        </w:rPr>
      </w:pPr>
    </w:p>
    <w:p w:rsidR="00EA0C01" w:rsidRDefault="00EA0C01" w:rsidP="00E55296">
      <w:pPr>
        <w:spacing w:line="360" w:lineRule="auto"/>
        <w:ind w:firstLine="708"/>
        <w:jc w:val="both"/>
        <w:rPr>
          <w:b w:val="0"/>
        </w:rPr>
      </w:pPr>
      <w:r>
        <w:rPr>
          <w:b w:val="0"/>
        </w:rPr>
        <w:t xml:space="preserve">Відповідно до ст. 67, 73 КЗпП, з </w:t>
      </w:r>
      <w:r w:rsidRPr="00B84EE3">
        <w:t xml:space="preserve"> </w:t>
      </w:r>
      <w:r w:rsidRPr="00DA7BF3">
        <w:rPr>
          <w:b w:val="0"/>
        </w:rPr>
        <w:t>метою оперативного вирішення питань, пов’язаних з належним функціонуванням навчальних закладів, забезпечення збереження майна, дотримання протипожежної безпеки та</w:t>
      </w:r>
      <w:r>
        <w:rPr>
          <w:b w:val="0"/>
        </w:rPr>
        <w:t xml:space="preserve"> створення сприятливих умов для святкування </w:t>
      </w:r>
      <w:r w:rsidRPr="00287952">
        <w:rPr>
          <w:b w:val="0"/>
        </w:rPr>
        <w:t>7-9 березня 2020 року</w:t>
      </w:r>
      <w:r>
        <w:rPr>
          <w:b w:val="0"/>
        </w:rPr>
        <w:t>, керуючись статтею 6 Закону України «Про місцеві державні адміністрації»</w:t>
      </w:r>
    </w:p>
    <w:p w:rsidR="00EA0C01" w:rsidRPr="009006E0" w:rsidRDefault="00EA0C01" w:rsidP="00E55296">
      <w:pPr>
        <w:spacing w:line="360" w:lineRule="auto"/>
        <w:ind w:firstLine="708"/>
        <w:jc w:val="both"/>
        <w:rPr>
          <w:b w:val="0"/>
          <w:sz w:val="16"/>
          <w:szCs w:val="16"/>
        </w:rPr>
      </w:pPr>
    </w:p>
    <w:p w:rsidR="00EA0C01" w:rsidRDefault="00EA0C01" w:rsidP="00E55296">
      <w:pPr>
        <w:spacing w:line="360" w:lineRule="auto"/>
        <w:jc w:val="both"/>
        <w:rPr>
          <w:b w:val="0"/>
        </w:rPr>
      </w:pPr>
      <w:r>
        <w:rPr>
          <w:b w:val="0"/>
        </w:rPr>
        <w:t>НАКАЗУЮ:</w:t>
      </w:r>
    </w:p>
    <w:p w:rsidR="00EA0C01" w:rsidRDefault="00EA0C01" w:rsidP="00E55296">
      <w:pPr>
        <w:spacing w:line="360" w:lineRule="auto"/>
        <w:jc w:val="both"/>
        <w:rPr>
          <w:b w:val="0"/>
        </w:rPr>
      </w:pPr>
      <w:r>
        <w:rPr>
          <w:b w:val="0"/>
        </w:rPr>
        <w:t>1. Призначити черговими у відділі освіти, молоді та спорту Валківської районної державної адміністрації: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3"/>
        <w:gridCol w:w="1376"/>
        <w:gridCol w:w="2513"/>
        <w:gridCol w:w="2460"/>
        <w:gridCol w:w="1921"/>
      </w:tblGrid>
      <w:tr w:rsidR="00EA0C01" w:rsidRPr="00401986" w:rsidTr="005B52ED">
        <w:tc>
          <w:tcPr>
            <w:tcW w:w="1603" w:type="dxa"/>
          </w:tcPr>
          <w:p w:rsidR="00EA0C01" w:rsidRPr="00401986" w:rsidRDefault="00EA0C01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Дата</w:t>
            </w:r>
          </w:p>
        </w:tc>
        <w:tc>
          <w:tcPr>
            <w:tcW w:w="1376" w:type="dxa"/>
          </w:tcPr>
          <w:p w:rsidR="00EA0C01" w:rsidRPr="00401986" w:rsidRDefault="00EA0C01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Час</w:t>
            </w:r>
          </w:p>
        </w:tc>
        <w:tc>
          <w:tcPr>
            <w:tcW w:w="2513" w:type="dxa"/>
          </w:tcPr>
          <w:p w:rsidR="00EA0C01" w:rsidRPr="00401986" w:rsidRDefault="00EA0C01" w:rsidP="005B52ED">
            <w:pPr>
              <w:ind w:left="-1308"/>
              <w:rPr>
                <w:b w:val="0"/>
              </w:rPr>
            </w:pPr>
            <w:r w:rsidRPr="00401986">
              <w:rPr>
                <w:b w:val="0"/>
              </w:rPr>
              <w:t xml:space="preserve">                 ПІБ працівників</w:t>
            </w:r>
          </w:p>
        </w:tc>
        <w:tc>
          <w:tcPr>
            <w:tcW w:w="2460" w:type="dxa"/>
          </w:tcPr>
          <w:p w:rsidR="00EA0C01" w:rsidRPr="00401986" w:rsidRDefault="00EA0C01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Посада</w:t>
            </w:r>
          </w:p>
        </w:tc>
        <w:tc>
          <w:tcPr>
            <w:tcW w:w="1921" w:type="dxa"/>
          </w:tcPr>
          <w:p w:rsidR="00EA0C01" w:rsidRPr="00401986" w:rsidRDefault="00EA0C01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Контактний</w:t>
            </w:r>
          </w:p>
          <w:p w:rsidR="00EA0C01" w:rsidRPr="00401986" w:rsidRDefault="00EA0C01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телефон</w:t>
            </w:r>
          </w:p>
        </w:tc>
      </w:tr>
      <w:tr w:rsidR="00EA0C01" w:rsidRPr="00401986" w:rsidTr="00E834AC">
        <w:trPr>
          <w:trHeight w:val="1112"/>
        </w:trPr>
        <w:tc>
          <w:tcPr>
            <w:tcW w:w="1603" w:type="dxa"/>
          </w:tcPr>
          <w:p w:rsidR="00EA0C01" w:rsidRPr="00401986" w:rsidRDefault="00EA0C01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07.03.2020</w:t>
            </w:r>
          </w:p>
          <w:p w:rsidR="00EA0C01" w:rsidRPr="00401986" w:rsidRDefault="00EA0C01" w:rsidP="005B52ED">
            <w:pPr>
              <w:jc w:val="both"/>
              <w:rPr>
                <w:b w:val="0"/>
              </w:rPr>
            </w:pPr>
            <w:r w:rsidRPr="00401986">
              <w:rPr>
                <w:b w:val="0"/>
              </w:rPr>
              <w:t>(</w:t>
            </w:r>
            <w:r>
              <w:rPr>
                <w:b w:val="0"/>
              </w:rPr>
              <w:t>субота</w:t>
            </w:r>
            <w:r w:rsidRPr="00401986">
              <w:rPr>
                <w:b w:val="0"/>
              </w:rPr>
              <w:t>)</w:t>
            </w:r>
          </w:p>
        </w:tc>
        <w:tc>
          <w:tcPr>
            <w:tcW w:w="1376" w:type="dxa"/>
          </w:tcPr>
          <w:p w:rsidR="00EA0C01" w:rsidRPr="00401986" w:rsidRDefault="00EA0C01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EA0C01" w:rsidRPr="00401986" w:rsidRDefault="00EA0C01" w:rsidP="005B52ED">
            <w:pPr>
              <w:jc w:val="both"/>
              <w:rPr>
                <w:b w:val="0"/>
                <w:vertAlign w:val="superscript"/>
              </w:rPr>
            </w:pPr>
          </w:p>
          <w:p w:rsidR="00EA0C01" w:rsidRPr="00401986" w:rsidRDefault="00EA0C01" w:rsidP="005B52ED">
            <w:pPr>
              <w:jc w:val="both"/>
              <w:rPr>
                <w:b w:val="0"/>
                <w:vertAlign w:val="superscript"/>
              </w:rPr>
            </w:pPr>
          </w:p>
        </w:tc>
        <w:tc>
          <w:tcPr>
            <w:tcW w:w="2513" w:type="dxa"/>
          </w:tcPr>
          <w:p w:rsidR="00EA0C01" w:rsidRDefault="00EA0C01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Лисяк</w:t>
            </w:r>
          </w:p>
          <w:p w:rsidR="00EA0C01" w:rsidRDefault="00EA0C01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 Наталія</w:t>
            </w:r>
          </w:p>
          <w:p w:rsidR="00EA0C01" w:rsidRPr="00401986" w:rsidRDefault="00EA0C01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 Сергіївна</w:t>
            </w:r>
          </w:p>
        </w:tc>
        <w:tc>
          <w:tcPr>
            <w:tcW w:w="2460" w:type="dxa"/>
          </w:tcPr>
          <w:p w:rsidR="00EA0C01" w:rsidRPr="00401986" w:rsidRDefault="00EA0C01" w:rsidP="005B52ED">
            <w:pPr>
              <w:jc w:val="center"/>
              <w:rPr>
                <w:b w:val="0"/>
              </w:rPr>
            </w:pPr>
            <w:r>
              <w:rPr>
                <w:b w:val="0"/>
              </w:rPr>
              <w:t>Економіст господарчої групи</w:t>
            </w:r>
          </w:p>
        </w:tc>
        <w:tc>
          <w:tcPr>
            <w:tcW w:w="1921" w:type="dxa"/>
          </w:tcPr>
          <w:p w:rsidR="00EA0C01" w:rsidRPr="0063289C" w:rsidRDefault="00EA0C01" w:rsidP="000A17D1">
            <w:pPr>
              <w:jc w:val="both"/>
              <w:rPr>
                <w:b w:val="0"/>
              </w:rPr>
            </w:pPr>
            <w:r>
              <w:rPr>
                <w:b w:val="0"/>
              </w:rPr>
              <w:t>050-172-92-26</w:t>
            </w:r>
          </w:p>
        </w:tc>
      </w:tr>
      <w:tr w:rsidR="00EA0C01" w:rsidRPr="00401986" w:rsidTr="005B52ED">
        <w:tc>
          <w:tcPr>
            <w:tcW w:w="1603" w:type="dxa"/>
          </w:tcPr>
          <w:p w:rsidR="00EA0C01" w:rsidRPr="00401986" w:rsidRDefault="00EA0C01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08.03.2020 (неділя)</w:t>
            </w:r>
          </w:p>
        </w:tc>
        <w:tc>
          <w:tcPr>
            <w:tcW w:w="1376" w:type="dxa"/>
          </w:tcPr>
          <w:p w:rsidR="00EA0C01" w:rsidRPr="00401986" w:rsidRDefault="00EA0C01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EA0C01" w:rsidRPr="00401986" w:rsidRDefault="00EA0C01" w:rsidP="005B52ED">
            <w:pPr>
              <w:jc w:val="both"/>
              <w:rPr>
                <w:b w:val="0"/>
              </w:rPr>
            </w:pPr>
          </w:p>
        </w:tc>
        <w:tc>
          <w:tcPr>
            <w:tcW w:w="2513" w:type="dxa"/>
          </w:tcPr>
          <w:p w:rsidR="00EA0C01" w:rsidRDefault="00EA0C01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Назаренко</w:t>
            </w:r>
          </w:p>
          <w:p w:rsidR="00EA0C01" w:rsidRPr="00401986" w:rsidRDefault="00EA0C01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Оксана Олександрівна</w:t>
            </w:r>
          </w:p>
        </w:tc>
        <w:tc>
          <w:tcPr>
            <w:tcW w:w="2460" w:type="dxa"/>
          </w:tcPr>
          <w:p w:rsidR="00EA0C01" w:rsidRPr="00401986" w:rsidRDefault="00EA0C01" w:rsidP="005B52ED">
            <w:pPr>
              <w:jc w:val="center"/>
              <w:rPr>
                <w:b w:val="0"/>
              </w:rPr>
            </w:pPr>
            <w:r>
              <w:rPr>
                <w:b w:val="0"/>
              </w:rPr>
              <w:t>методист</w:t>
            </w:r>
          </w:p>
        </w:tc>
        <w:tc>
          <w:tcPr>
            <w:tcW w:w="1921" w:type="dxa"/>
          </w:tcPr>
          <w:p w:rsidR="00EA0C01" w:rsidRPr="00F6095E" w:rsidRDefault="00EA0C01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050-765-34-83</w:t>
            </w:r>
          </w:p>
        </w:tc>
      </w:tr>
      <w:tr w:rsidR="00EA0C01" w:rsidRPr="00401986" w:rsidTr="005B52ED">
        <w:tc>
          <w:tcPr>
            <w:tcW w:w="1603" w:type="dxa"/>
          </w:tcPr>
          <w:p w:rsidR="00EA0C01" w:rsidRDefault="00EA0C01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09.03.2020</w:t>
            </w:r>
          </w:p>
          <w:p w:rsidR="00EA0C01" w:rsidRPr="00401986" w:rsidRDefault="00EA0C01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(понеділок)</w:t>
            </w:r>
          </w:p>
        </w:tc>
        <w:tc>
          <w:tcPr>
            <w:tcW w:w="1376" w:type="dxa"/>
          </w:tcPr>
          <w:p w:rsidR="00EA0C01" w:rsidRPr="00401986" w:rsidRDefault="00EA0C01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EA0C01" w:rsidRPr="00401986" w:rsidRDefault="00EA0C01" w:rsidP="005B52ED">
            <w:pPr>
              <w:jc w:val="both"/>
              <w:rPr>
                <w:b w:val="0"/>
              </w:rPr>
            </w:pPr>
          </w:p>
        </w:tc>
        <w:tc>
          <w:tcPr>
            <w:tcW w:w="2513" w:type="dxa"/>
          </w:tcPr>
          <w:p w:rsidR="00EA0C01" w:rsidRDefault="00EA0C01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Стеценко Марина Вікторівна</w:t>
            </w:r>
          </w:p>
          <w:p w:rsidR="00EA0C01" w:rsidRPr="00401986" w:rsidRDefault="00EA0C01" w:rsidP="005B52ED">
            <w:pPr>
              <w:jc w:val="both"/>
              <w:rPr>
                <w:b w:val="0"/>
              </w:rPr>
            </w:pPr>
          </w:p>
        </w:tc>
        <w:tc>
          <w:tcPr>
            <w:tcW w:w="2460" w:type="dxa"/>
          </w:tcPr>
          <w:p w:rsidR="00EA0C01" w:rsidRPr="00401986" w:rsidRDefault="00EA0C01" w:rsidP="005B52ED">
            <w:pPr>
              <w:jc w:val="center"/>
              <w:rPr>
                <w:b w:val="0"/>
              </w:rPr>
            </w:pPr>
            <w:r>
              <w:rPr>
                <w:b w:val="0"/>
              </w:rPr>
              <w:t>інженер з  охорони праці</w:t>
            </w:r>
          </w:p>
        </w:tc>
        <w:tc>
          <w:tcPr>
            <w:tcW w:w="1921" w:type="dxa"/>
          </w:tcPr>
          <w:p w:rsidR="00EA0C01" w:rsidRPr="00401986" w:rsidRDefault="00EA0C01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096-96-64-355</w:t>
            </w:r>
          </w:p>
        </w:tc>
      </w:tr>
    </w:tbl>
    <w:p w:rsidR="00EA0C01" w:rsidRDefault="00EA0C01" w:rsidP="00E55296"/>
    <w:p w:rsidR="00EA0C01" w:rsidRDefault="00EA0C01" w:rsidP="00E55296">
      <w:pPr>
        <w:spacing w:line="360" w:lineRule="auto"/>
        <w:jc w:val="both"/>
        <w:rPr>
          <w:b w:val="0"/>
        </w:rPr>
      </w:pPr>
      <w:r>
        <w:rPr>
          <w:b w:val="0"/>
        </w:rPr>
        <w:t>2. Методисту районного методичного кабінету відділу освіти, молоді та спорту районної державної адміністрації  (Назаренко Оксані) довести наказ до відома працівників відділу освіти, молоді та спорту та керівників закладів освіти району.</w:t>
      </w:r>
    </w:p>
    <w:p w:rsidR="00EA0C01" w:rsidRDefault="00EA0C01" w:rsidP="00E55296">
      <w:pPr>
        <w:spacing w:line="360" w:lineRule="auto"/>
        <w:ind w:firstLine="708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До 03.03.2020</w:t>
      </w:r>
    </w:p>
    <w:p w:rsidR="00EA0C01" w:rsidRDefault="00EA0C01" w:rsidP="00E55296">
      <w:pPr>
        <w:spacing w:line="360" w:lineRule="auto"/>
        <w:jc w:val="both"/>
        <w:rPr>
          <w:b w:val="0"/>
        </w:rPr>
      </w:pPr>
      <w:r>
        <w:rPr>
          <w:b w:val="0"/>
        </w:rPr>
        <w:t>3. Керівникам закладів загальної середньої, дошкільної та позашкільної освіти району установити чергування відповідальних працівників та надати до відділу освіти, молоді та спорту районної державної адміністрації копії наказів про чергування.</w:t>
      </w:r>
    </w:p>
    <w:p w:rsidR="00EA0C01" w:rsidRDefault="00EA0C01" w:rsidP="00E55296">
      <w:pPr>
        <w:spacing w:line="360" w:lineRule="auto"/>
        <w:ind w:firstLine="708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        До 04.03.2020 </w:t>
      </w:r>
    </w:p>
    <w:p w:rsidR="00EA0C01" w:rsidRDefault="00EA0C01" w:rsidP="00E55296">
      <w:pPr>
        <w:spacing w:line="360" w:lineRule="auto"/>
        <w:rPr>
          <w:b w:val="0"/>
        </w:rPr>
      </w:pPr>
      <w:r>
        <w:rPr>
          <w:b w:val="0"/>
        </w:rPr>
        <w:t>4. Контроль за виконанням даного наказу залишаю за собою.</w:t>
      </w:r>
    </w:p>
    <w:p w:rsidR="00EA0C01" w:rsidRDefault="00EA0C01" w:rsidP="00E55296">
      <w:pPr>
        <w:jc w:val="both"/>
        <w:rPr>
          <w:b w:val="0"/>
        </w:rPr>
      </w:pPr>
      <w:r>
        <w:rPr>
          <w:b w:val="0"/>
        </w:rPr>
        <w:tab/>
      </w:r>
    </w:p>
    <w:p w:rsidR="00EA0C01" w:rsidRDefault="00EA0C01" w:rsidP="00E55296">
      <w:pPr>
        <w:jc w:val="both"/>
        <w:rPr>
          <w:b w:val="0"/>
        </w:rPr>
      </w:pPr>
      <w:r>
        <w:rPr>
          <w:b w:val="0"/>
        </w:rPr>
        <w:tab/>
      </w:r>
    </w:p>
    <w:p w:rsidR="00EA0C01" w:rsidRDefault="00EA0C01" w:rsidP="00061834">
      <w:pPr>
        <w:jc w:val="both"/>
      </w:pPr>
      <w:r>
        <w:t xml:space="preserve">Начальник відділу освіти, </w:t>
      </w:r>
    </w:p>
    <w:p w:rsidR="00EA0C01" w:rsidRDefault="00EA0C01" w:rsidP="00061834">
      <w:pPr>
        <w:jc w:val="both"/>
      </w:pPr>
      <w:r>
        <w:t>молоді та спорту                                                             Наталія ТРУСОВА</w:t>
      </w: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Оксана Назаренко (05753)</w:t>
      </w:r>
      <w:r w:rsidRPr="00D81838">
        <w:rPr>
          <w:b w:val="0"/>
          <w:sz w:val="24"/>
          <w:szCs w:val="24"/>
        </w:rPr>
        <w:t xml:space="preserve"> 5 13 95</w:t>
      </w: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 w:val="24"/>
          <w:szCs w:val="24"/>
        </w:rPr>
      </w:pPr>
    </w:p>
    <w:p w:rsidR="00EA0C01" w:rsidRDefault="00EA0C01" w:rsidP="00E55296">
      <w:pPr>
        <w:jc w:val="both"/>
        <w:rPr>
          <w:b w:val="0"/>
          <w:szCs w:val="28"/>
        </w:rPr>
      </w:pPr>
    </w:p>
    <w:p w:rsidR="00EA0C01" w:rsidRDefault="00EA0C01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З наказом від 21.02.2020 № 29 ознайомлені:</w:t>
      </w:r>
    </w:p>
    <w:p w:rsidR="00EA0C01" w:rsidRDefault="00EA0C01" w:rsidP="00E55296">
      <w:pPr>
        <w:jc w:val="both"/>
        <w:rPr>
          <w:b w:val="0"/>
          <w:szCs w:val="28"/>
        </w:rPr>
      </w:pPr>
    </w:p>
    <w:p w:rsidR="00EA0C01" w:rsidRDefault="00EA0C01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__________________Назаренко О.О.</w:t>
      </w:r>
    </w:p>
    <w:p w:rsidR="00EA0C01" w:rsidRDefault="00EA0C01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</w:t>
      </w:r>
      <w:r>
        <w:rPr>
          <w:b w:val="0"/>
          <w:szCs w:val="28"/>
        </w:rPr>
        <w:softHyphen/>
      </w:r>
      <w:r>
        <w:rPr>
          <w:b w:val="0"/>
          <w:szCs w:val="28"/>
        </w:rPr>
        <w:softHyphen/>
        <w:t>__Лисяк Н.С.</w:t>
      </w:r>
    </w:p>
    <w:p w:rsidR="00EA0C01" w:rsidRDefault="00EA0C01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__________________Стеценко М.В.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Грєхова В.І.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</w:t>
      </w:r>
      <w:r>
        <w:rPr>
          <w:b w:val="0"/>
        </w:rPr>
        <w:t>рикун С.А.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Сухоруков Ю.О.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Салащенко Т.В.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Зінченко В.О.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Сиротенко М.Г.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Омеляненко Т.М.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Костильова В.В.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Новікова Д.В.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Масюк Л.О.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Кравченко А.І.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Юдіна С.Ф.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Борщ О.І.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Тарасов В.В.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Халимон А.О.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Гамоліна О.В.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Бородіна І.В.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Крупка Н.М.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Конєва Л.С.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Чернова О.О.</w:t>
      </w:r>
    </w:p>
    <w:p w:rsidR="00EA0C01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Демченко Л.Ш.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Терещенко Л.М.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Гаркавець Л.Г.</w:t>
      </w:r>
    </w:p>
    <w:p w:rsidR="00EA0C01" w:rsidRPr="001934DA" w:rsidRDefault="00EA0C01" w:rsidP="00E55296">
      <w:pPr>
        <w:ind w:left="360" w:hanging="360"/>
        <w:jc w:val="both"/>
        <w:rPr>
          <w:b w:val="0"/>
          <w:szCs w:val="28"/>
        </w:rPr>
      </w:pPr>
      <w:r w:rsidRPr="001934DA">
        <w:rPr>
          <w:b w:val="0"/>
        </w:rPr>
        <w:t xml:space="preserve">_________________ </w:t>
      </w:r>
      <w:r w:rsidRPr="001934DA">
        <w:rPr>
          <w:b w:val="0"/>
          <w:szCs w:val="28"/>
        </w:rPr>
        <w:t>Лободовська Т.І.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Шафар Т.І.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Демчук Т.М.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Коток О.М.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Неділько Н.М.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Бучна С.В.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Тугай С.П.</w:t>
      </w:r>
    </w:p>
    <w:p w:rsidR="00EA0C01" w:rsidRPr="001934DA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Прищепа С.В.</w:t>
      </w:r>
    </w:p>
    <w:p w:rsidR="00EA0C01" w:rsidRDefault="00EA0C01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Желєзнова Т.Д.</w:t>
      </w:r>
    </w:p>
    <w:p w:rsidR="00EA0C01" w:rsidRDefault="00EA0C01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_________________Овчаренко Т.В.</w:t>
      </w:r>
    </w:p>
    <w:p w:rsidR="00EA0C01" w:rsidRDefault="00EA0C01"/>
    <w:sectPr w:rsidR="00EA0C01" w:rsidSect="00061834">
      <w:pgSz w:w="11906" w:h="16838"/>
      <w:pgMar w:top="28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296"/>
    <w:rsid w:val="00046D66"/>
    <w:rsid w:val="0005326E"/>
    <w:rsid w:val="00061834"/>
    <w:rsid w:val="000A17D1"/>
    <w:rsid w:val="001934DA"/>
    <w:rsid w:val="001F553A"/>
    <w:rsid w:val="00287952"/>
    <w:rsid w:val="002E39F3"/>
    <w:rsid w:val="00401986"/>
    <w:rsid w:val="00465B70"/>
    <w:rsid w:val="0052577A"/>
    <w:rsid w:val="00577520"/>
    <w:rsid w:val="005A7E21"/>
    <w:rsid w:val="005B52ED"/>
    <w:rsid w:val="0063289C"/>
    <w:rsid w:val="007760D2"/>
    <w:rsid w:val="00830862"/>
    <w:rsid w:val="009006E0"/>
    <w:rsid w:val="009F7547"/>
    <w:rsid w:val="00AA4152"/>
    <w:rsid w:val="00AA4C16"/>
    <w:rsid w:val="00AE2BFA"/>
    <w:rsid w:val="00B40557"/>
    <w:rsid w:val="00B84EE3"/>
    <w:rsid w:val="00BB4051"/>
    <w:rsid w:val="00BD75FB"/>
    <w:rsid w:val="00CD3BF9"/>
    <w:rsid w:val="00D335C9"/>
    <w:rsid w:val="00D70FE3"/>
    <w:rsid w:val="00D743D8"/>
    <w:rsid w:val="00D81838"/>
    <w:rsid w:val="00DA7BF3"/>
    <w:rsid w:val="00DC7C01"/>
    <w:rsid w:val="00E55296"/>
    <w:rsid w:val="00E71A5C"/>
    <w:rsid w:val="00E834AC"/>
    <w:rsid w:val="00EA0C01"/>
    <w:rsid w:val="00EA0E91"/>
    <w:rsid w:val="00F6095E"/>
    <w:rsid w:val="00FD1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296"/>
    <w:rPr>
      <w:rFonts w:ascii="Times New Roman" w:eastAsia="Times New Roman" w:hAnsi="Times New Roman"/>
      <w:b/>
      <w:bCs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E55296"/>
    <w:pPr>
      <w:tabs>
        <w:tab w:val="left" w:pos="11340"/>
      </w:tabs>
      <w:spacing w:line="360" w:lineRule="auto"/>
      <w:ind w:left="3686" w:right="2694"/>
      <w:jc w:val="both"/>
    </w:pPr>
    <w:rPr>
      <w:b w:val="0"/>
    </w:rPr>
  </w:style>
  <w:style w:type="paragraph" w:styleId="BalloonText">
    <w:name w:val="Balloon Text"/>
    <w:basedOn w:val="Normal"/>
    <w:link w:val="BalloonTextChar"/>
    <w:uiPriority w:val="99"/>
    <w:semiHidden/>
    <w:rsid w:val="00E552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5296"/>
    <w:rPr>
      <w:rFonts w:ascii="Tahoma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3</Pages>
  <Words>492</Words>
  <Characters>2806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Galya</cp:lastModifiedBy>
  <cp:revision>17</cp:revision>
  <dcterms:created xsi:type="dcterms:W3CDTF">2020-02-21T12:15:00Z</dcterms:created>
  <dcterms:modified xsi:type="dcterms:W3CDTF">2020-03-03T11:20:00Z</dcterms:modified>
</cp:coreProperties>
</file>